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DF2" w:rsidRPr="000A14D7" w:rsidRDefault="00296DF2" w:rsidP="00296D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MARTIN, the elder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(fl.1497-8)</w:t>
      </w:r>
    </w:p>
    <w:p w:rsidR="00296DF2" w:rsidRPr="000A14D7" w:rsidRDefault="00296DF2" w:rsidP="00296D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Canterbury.</w:t>
      </w:r>
    </w:p>
    <w:p w:rsidR="00296DF2" w:rsidRPr="000A14D7" w:rsidRDefault="00296DF2" w:rsidP="00296D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DF2" w:rsidRPr="000A14D7" w:rsidRDefault="00296DF2" w:rsidP="00296D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DF2" w:rsidRPr="000A14D7" w:rsidRDefault="00296DF2" w:rsidP="00296D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 xml:space="preserve">         1497-8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296DF2" w:rsidRPr="000A14D7" w:rsidRDefault="00296DF2" w:rsidP="00296D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DF2" w:rsidRPr="000A14D7" w:rsidRDefault="00296DF2" w:rsidP="00296D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DF2" w:rsidRPr="000A14D7" w:rsidRDefault="00296DF2" w:rsidP="00296DF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DF2" w:rsidRDefault="00296DF2" w:rsidP="00564E3C">
      <w:pPr>
        <w:spacing w:after="0" w:line="240" w:lineRule="auto"/>
      </w:pPr>
      <w:r>
        <w:separator/>
      </w:r>
    </w:p>
  </w:endnote>
  <w:endnote w:type="continuationSeparator" w:id="0">
    <w:p w:rsidR="00296DF2" w:rsidRDefault="00296DF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6DF2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DF2" w:rsidRDefault="00296DF2" w:rsidP="00564E3C">
      <w:pPr>
        <w:spacing w:after="0" w:line="240" w:lineRule="auto"/>
      </w:pPr>
      <w:r>
        <w:separator/>
      </w:r>
    </w:p>
  </w:footnote>
  <w:footnote w:type="continuationSeparator" w:id="0">
    <w:p w:rsidR="00296DF2" w:rsidRDefault="00296DF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DF2"/>
    <w:rsid w:val="00296DF2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0CC1DA-7E8C-4A5A-9C03-7F053A11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2015-11-03T21:07:00Z</dcterms:created>
  <dcterms:modified xsi:type="dcterms:W3CDTF">2015-11-03T21:08:00Z</dcterms:modified>
</cp:coreProperties>
</file>